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957D9" w14:textId="77777777" w:rsidR="00A0339F" w:rsidRPr="00690BA6" w:rsidRDefault="00A0339F" w:rsidP="00A0339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9BBF77F" w14:textId="77777777" w:rsidR="00A0339F" w:rsidRDefault="00A0339F" w:rsidP="00A033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B12B0E8" w14:textId="77777777" w:rsidR="00A0339F" w:rsidRDefault="00A0339F" w:rsidP="00A033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19922A" w14:textId="77777777" w:rsidR="00A0339F" w:rsidRDefault="00A0339F" w:rsidP="00A033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945F4" w14:textId="77777777" w:rsidR="00A0339F" w:rsidRDefault="00A0339F" w:rsidP="00A0339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7DCD5C4E" w14:textId="77777777" w:rsidR="00A0339F" w:rsidRDefault="00A0339F" w:rsidP="00A0339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A5B2528" w14:textId="77777777" w:rsidR="00A0339F" w:rsidRDefault="00A0339F" w:rsidP="00A0339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5AD3D15" w14:textId="77777777" w:rsidR="00A0339F" w:rsidRDefault="00A0339F" w:rsidP="00A033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D2866" w14:textId="77777777" w:rsidR="00A0339F" w:rsidRDefault="00A0339F" w:rsidP="00A033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D37565" w14:textId="77777777" w:rsidR="00A0339F" w:rsidRDefault="00A0339F" w:rsidP="00A033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7323D3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CAB5" w14:textId="77777777" w:rsidR="00A0339F" w:rsidRDefault="00A0339F" w:rsidP="009139A6">
      <w:r>
        <w:separator/>
      </w:r>
    </w:p>
  </w:endnote>
  <w:endnote w:type="continuationSeparator" w:id="0">
    <w:p w14:paraId="50034ECD" w14:textId="77777777" w:rsidR="00A0339F" w:rsidRDefault="00A033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A3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42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127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52FC" w14:textId="77777777" w:rsidR="00A0339F" w:rsidRDefault="00A0339F" w:rsidP="009139A6">
      <w:r>
        <w:separator/>
      </w:r>
    </w:p>
  </w:footnote>
  <w:footnote w:type="continuationSeparator" w:id="0">
    <w:p w14:paraId="38D96FDD" w14:textId="77777777" w:rsidR="00A0339F" w:rsidRDefault="00A033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8C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14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9F7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9F"/>
    <w:rsid w:val="000666E0"/>
    <w:rsid w:val="002510B7"/>
    <w:rsid w:val="005C130B"/>
    <w:rsid w:val="00826F5C"/>
    <w:rsid w:val="009139A6"/>
    <w:rsid w:val="009448BB"/>
    <w:rsid w:val="00A0339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84710"/>
  <w15:chartTrackingRefBased/>
  <w15:docId w15:val="{93D25143-11B0-43EA-B358-C631353C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2021-08-03T20:24:00Z</dcterms:created>
  <dcterms:modified xsi:type="dcterms:W3CDTF">2021-08-03T20:25:00Z</dcterms:modified>
</cp:coreProperties>
</file>